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55B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FD55B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5B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5B78" w14:textId="77777777" w:rsidR="00C44B8B" w:rsidRPr="0052681C" w:rsidRDefault="00A25EC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25EC5">
              <w:rPr>
                <w:b/>
                <w:sz w:val="26"/>
                <w:szCs w:val="26"/>
              </w:rPr>
              <w:t>202A_147</w:t>
            </w:r>
          </w:p>
        </w:tc>
      </w:tr>
      <w:tr w:rsidR="00C44B8B" w:rsidRPr="0052681C" w14:paraId="5FD55B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5B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5B7B" w14:textId="77777777" w:rsidR="00C44B8B" w:rsidRPr="0052681C" w:rsidRDefault="003105A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2296571</w:t>
            </w:r>
          </w:p>
        </w:tc>
      </w:tr>
    </w:tbl>
    <w:p w14:paraId="5FD55B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FD55B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FD55B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FD55B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FD55B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FD55B82" w14:textId="77777777" w:rsidR="00C44B8B" w:rsidRPr="0052681C" w:rsidRDefault="00C44B8B" w:rsidP="00C44B8B"/>
    <w:p w14:paraId="5FD55B83" w14:textId="77777777" w:rsidR="00C44B8B" w:rsidRPr="0052681C" w:rsidRDefault="00C44B8B" w:rsidP="00C44B8B"/>
    <w:p w14:paraId="5FD55B84" w14:textId="77777777" w:rsidR="00C44B8B" w:rsidRPr="0052681C" w:rsidRDefault="00C44B8B" w:rsidP="00C44B8B"/>
    <w:p w14:paraId="5FD55B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FD55B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FD55B87" w14:textId="77777777" w:rsidR="00612811" w:rsidRPr="000600C9" w:rsidRDefault="00561F0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105AD" w:rsidRPr="000600C9">
        <w:rPr>
          <w:b/>
          <w:sz w:val="26"/>
          <w:szCs w:val="26"/>
        </w:rPr>
        <w:t>Протектор ПЗС-11,4-31</w:t>
      </w:r>
      <w:r>
        <w:rPr>
          <w:b/>
          <w:sz w:val="26"/>
          <w:szCs w:val="26"/>
        </w:rPr>
        <w:t>)</w:t>
      </w:r>
      <w:r w:rsidR="00735DF8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0600C9">
        <w:rPr>
          <w:b/>
          <w:sz w:val="26"/>
          <w:szCs w:val="26"/>
        </w:rPr>
        <w:t xml:space="preserve"> </w:t>
      </w:r>
      <w:r w:rsidR="00AA670B" w:rsidRPr="00735DF8">
        <w:rPr>
          <w:b/>
          <w:sz w:val="26"/>
          <w:szCs w:val="26"/>
          <w:u w:val="single"/>
        </w:rPr>
        <w:t>202</w:t>
      </w:r>
      <w:r w:rsidR="00AA670B" w:rsidRPr="00735DF8">
        <w:rPr>
          <w:b/>
          <w:sz w:val="26"/>
          <w:szCs w:val="26"/>
          <w:u w:val="single"/>
          <w:lang w:val="en-US"/>
        </w:rPr>
        <w:t>A</w:t>
      </w:r>
    </w:p>
    <w:p w14:paraId="5FD55B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D55B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FD55B8A" w14:textId="77777777" w:rsidR="002726DE" w:rsidRPr="000600C9" w:rsidRDefault="00641E44" w:rsidP="002726DE">
      <w:pPr>
        <w:tabs>
          <w:tab w:val="left" w:pos="1134"/>
        </w:tabs>
        <w:ind w:firstLine="709"/>
        <w:rPr>
          <w:sz w:val="24"/>
          <w:szCs w:val="24"/>
        </w:rPr>
      </w:pPr>
      <w:r w:rsidRPr="000600C9">
        <w:rPr>
          <w:sz w:val="24"/>
          <w:szCs w:val="24"/>
        </w:rPr>
        <w:t xml:space="preserve">Технические требования, характеристики </w:t>
      </w:r>
      <w:r w:rsidR="00770408" w:rsidRPr="000600C9">
        <w:rPr>
          <w:sz w:val="24"/>
          <w:szCs w:val="24"/>
        </w:rPr>
        <w:t>линейной арматуры и гасителей вибрации</w:t>
      </w:r>
      <w:r w:rsidR="004F4E9E" w:rsidRPr="000600C9">
        <w:rPr>
          <w:sz w:val="24"/>
          <w:szCs w:val="24"/>
        </w:rPr>
        <w:t xml:space="preserve"> должны соответствовать</w:t>
      </w:r>
      <w:r w:rsidR="002726DE" w:rsidRPr="000600C9">
        <w:rPr>
          <w:sz w:val="24"/>
          <w:szCs w:val="24"/>
        </w:rPr>
        <w:t xml:space="preserve"> параметрам ТУ 3449–007–27560230–10 «Защитные протекторы спирального типа ПЗС».</w:t>
      </w:r>
    </w:p>
    <w:p w14:paraId="5FD55B8B" w14:textId="77777777" w:rsidR="00DD7932" w:rsidRDefault="00DD7932" w:rsidP="002726DE">
      <w:pPr>
        <w:tabs>
          <w:tab w:val="left" w:pos="1134"/>
        </w:tabs>
        <w:ind w:firstLine="709"/>
        <w:rPr>
          <w:sz w:val="24"/>
          <w:szCs w:val="24"/>
        </w:rPr>
      </w:pPr>
    </w:p>
    <w:p w14:paraId="5FD55B8C" w14:textId="54BDE27B" w:rsidR="002726DE" w:rsidRDefault="00C3283D" w:rsidP="002726D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D55BC1" wp14:editId="08558AE3">
            <wp:extent cx="6096000" cy="1933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55B8D" w14:textId="69EBD3E8" w:rsidR="00DD7932" w:rsidRDefault="00C3283D" w:rsidP="002726D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D55BC2" wp14:editId="33C3644E">
            <wp:extent cx="61245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55B8E" w14:textId="12027D48" w:rsidR="00DD7932" w:rsidRDefault="00C3283D" w:rsidP="002726D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FD55BC3" wp14:editId="1E6B35FA">
            <wp:extent cx="6153150" cy="180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55B8F" w14:textId="77777777" w:rsidR="00DD7932" w:rsidRPr="002726DE" w:rsidRDefault="00DD7932" w:rsidP="002726DE">
      <w:pPr>
        <w:tabs>
          <w:tab w:val="left" w:pos="1134"/>
        </w:tabs>
        <w:ind w:firstLine="709"/>
        <w:rPr>
          <w:sz w:val="24"/>
          <w:szCs w:val="24"/>
        </w:rPr>
      </w:pPr>
    </w:p>
    <w:p w14:paraId="5FD55B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FD55B9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FD55B92" w14:textId="77777777" w:rsidR="00A5685E" w:rsidRPr="0052681C" w:rsidRDefault="00A5685E" w:rsidP="00A5685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FD55B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D55B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D55B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FD55B9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D55B9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FD55B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FD55B99" w14:textId="0C3F3AB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4367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FD55B9A" w14:textId="3879CD63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05C88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FD55B9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5FD55B9C" w14:textId="77777777" w:rsidR="00DE0C6D" w:rsidRPr="0052681C" w:rsidRDefault="00843900" w:rsidP="00A5685E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FD55B9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FD55B9E" w14:textId="77777777" w:rsidR="0052681C" w:rsidRDefault="00E334D8" w:rsidP="00E334D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334D8">
        <w:rPr>
          <w:sz w:val="24"/>
          <w:szCs w:val="24"/>
        </w:rPr>
        <w:t xml:space="preserve">ТУ 3449–007–27560230–10 </w:t>
      </w:r>
      <w:r>
        <w:rPr>
          <w:sz w:val="24"/>
          <w:szCs w:val="24"/>
        </w:rPr>
        <w:t>«</w:t>
      </w:r>
      <w:r w:rsidRPr="00E334D8">
        <w:rPr>
          <w:sz w:val="24"/>
          <w:szCs w:val="24"/>
        </w:rPr>
        <w:t>Защитные протекторы спирального типа ПЗС</w:t>
      </w:r>
      <w:r>
        <w:rPr>
          <w:sz w:val="24"/>
          <w:szCs w:val="24"/>
        </w:rPr>
        <w:t>»</w:t>
      </w:r>
      <w:r w:rsidR="004F3B80">
        <w:rPr>
          <w:sz w:val="24"/>
          <w:szCs w:val="24"/>
        </w:rPr>
        <w:t>;</w:t>
      </w:r>
      <w:r w:rsidRPr="00E334D8">
        <w:rPr>
          <w:sz w:val="24"/>
          <w:szCs w:val="24"/>
        </w:rPr>
        <w:t xml:space="preserve"> </w:t>
      </w:r>
    </w:p>
    <w:p w14:paraId="5FD55B9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FD55BA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FD55BA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FD55BA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FD55BA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FD55BA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FD55BA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FD55BA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FD55BA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4F3B80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FD55BA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D55BA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FD55BA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F3B80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D55BA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D55BA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FD55BA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FD55BA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D55BA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FD55BB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FD55BB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FD55BB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D55B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D55BB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FD55BB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FD55BB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D55BB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FD55BB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D55BB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FD55BB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FD55BB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FD55BBC" w14:textId="77777777" w:rsidR="001D6900" w:rsidRPr="0052681C" w:rsidRDefault="001D6900" w:rsidP="00451C4D">
      <w:pPr>
        <w:rPr>
          <w:sz w:val="26"/>
          <w:szCs w:val="26"/>
        </w:rPr>
      </w:pPr>
    </w:p>
    <w:p w14:paraId="5FD55BBD" w14:textId="77777777" w:rsidR="004A2665" w:rsidRPr="0052681C" w:rsidRDefault="004A2665" w:rsidP="00451C4D">
      <w:pPr>
        <w:rPr>
          <w:sz w:val="26"/>
          <w:szCs w:val="26"/>
        </w:rPr>
      </w:pPr>
    </w:p>
    <w:p w14:paraId="5FD55BB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D55BB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D55BC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55BC6" w14:textId="77777777" w:rsidR="00A52009" w:rsidRDefault="00A52009">
      <w:r>
        <w:separator/>
      </w:r>
    </w:p>
  </w:endnote>
  <w:endnote w:type="continuationSeparator" w:id="0">
    <w:p w14:paraId="5FD55BC7" w14:textId="77777777" w:rsidR="00A52009" w:rsidRDefault="00A5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55BC4" w14:textId="77777777" w:rsidR="00A52009" w:rsidRDefault="00A52009">
      <w:r>
        <w:separator/>
      </w:r>
    </w:p>
  </w:footnote>
  <w:footnote w:type="continuationSeparator" w:id="0">
    <w:p w14:paraId="5FD55BC5" w14:textId="77777777" w:rsidR="00A52009" w:rsidRDefault="00A52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55BC8" w14:textId="77777777" w:rsidR="00AD7048" w:rsidRDefault="009E27F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D55BC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5A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0C9"/>
    <w:rsid w:val="00062FD5"/>
    <w:rsid w:val="000630F6"/>
    <w:rsid w:val="00064749"/>
    <w:rsid w:val="00071958"/>
    <w:rsid w:val="0007491B"/>
    <w:rsid w:val="00077096"/>
    <w:rsid w:val="000808BE"/>
    <w:rsid w:val="00080A13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6DE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5AD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BCB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B80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C88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F08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E75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DF8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6D7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BDF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614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7F9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EC5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009"/>
    <w:rsid w:val="00A532D5"/>
    <w:rsid w:val="00A53A7C"/>
    <w:rsid w:val="00A54934"/>
    <w:rsid w:val="00A54F03"/>
    <w:rsid w:val="00A54F06"/>
    <w:rsid w:val="00A5685E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83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932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4D8"/>
    <w:rsid w:val="00E34EC6"/>
    <w:rsid w:val="00E36A51"/>
    <w:rsid w:val="00E404E5"/>
    <w:rsid w:val="00E40B32"/>
    <w:rsid w:val="00E40EE8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67B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5FD55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6FE6E-1B7B-499D-B20F-BDB6F0571B29}">
  <ds:schemaRefs>
    <ds:schemaRef ds:uri="http://purl.org/dc/elements/1.1/"/>
    <ds:schemaRef ds:uri="http://schemas.microsoft.com/office/2006/documentManagement/types"/>
    <ds:schemaRef ds:uri="http://purl.org/dc/terms/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52932D9-91A3-4850-8019-B9C940FFE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E1456B-25E1-4591-A33A-5991198FDB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DF624A-D24D-440A-9A5F-FCBF56C6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1178</Words>
  <Characters>6721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2015-10-09T07:59:00Z</dcterms:created>
  <dcterms:modified xsi:type="dcterms:W3CDTF">2015-10-09T07:59:00Z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